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C46" w:rsidRDefault="00757C46" w:rsidP="00D91670">
      <w:pPr>
        <w:ind w:left="5664"/>
        <w:jc w:val="right"/>
        <w:rPr>
          <w:sz w:val="28"/>
          <w:szCs w:val="28"/>
        </w:rPr>
      </w:pPr>
      <w:r>
        <w:rPr>
          <w:sz w:val="28"/>
          <w:szCs w:val="28"/>
        </w:rPr>
        <w:t>УТВЕРЖДЕНО</w:t>
      </w:r>
    </w:p>
    <w:p w:rsidR="00757C46" w:rsidRDefault="00757C46" w:rsidP="00D91670">
      <w:pPr>
        <w:ind w:left="5664"/>
        <w:jc w:val="right"/>
        <w:rPr>
          <w:sz w:val="28"/>
          <w:szCs w:val="28"/>
        </w:rPr>
      </w:pPr>
      <w:r>
        <w:rPr>
          <w:sz w:val="28"/>
          <w:szCs w:val="28"/>
        </w:rPr>
        <w:t>постановлением администрации</w:t>
      </w:r>
    </w:p>
    <w:p w:rsidR="00757C46" w:rsidRDefault="00757C46" w:rsidP="00D91670">
      <w:pPr>
        <w:ind w:left="5664"/>
        <w:jc w:val="right"/>
        <w:rPr>
          <w:sz w:val="28"/>
          <w:szCs w:val="28"/>
        </w:rPr>
      </w:pPr>
      <w:r>
        <w:rPr>
          <w:sz w:val="28"/>
          <w:szCs w:val="28"/>
        </w:rPr>
        <w:t>Павловского сельсовета</w:t>
      </w:r>
    </w:p>
    <w:p w:rsidR="00757C46" w:rsidRDefault="00757C46" w:rsidP="00D91670">
      <w:pPr>
        <w:ind w:left="5664"/>
        <w:jc w:val="right"/>
        <w:rPr>
          <w:sz w:val="28"/>
          <w:szCs w:val="28"/>
        </w:rPr>
      </w:pPr>
      <w:r>
        <w:rPr>
          <w:sz w:val="28"/>
          <w:szCs w:val="28"/>
        </w:rPr>
        <w:t>Венгеровского района</w:t>
      </w:r>
    </w:p>
    <w:p w:rsidR="00757C46" w:rsidRDefault="00757C46" w:rsidP="00D91670">
      <w:pPr>
        <w:ind w:left="5664"/>
        <w:jc w:val="right"/>
        <w:rPr>
          <w:sz w:val="28"/>
          <w:szCs w:val="28"/>
        </w:rPr>
      </w:pPr>
      <w:r>
        <w:rPr>
          <w:sz w:val="28"/>
          <w:szCs w:val="28"/>
        </w:rPr>
        <w:t>Новосибирской области</w:t>
      </w:r>
    </w:p>
    <w:p w:rsidR="00757C46" w:rsidRPr="009A4E8D" w:rsidRDefault="00757C46" w:rsidP="00D91670">
      <w:pPr>
        <w:ind w:left="5664"/>
        <w:jc w:val="right"/>
        <w:rPr>
          <w:sz w:val="28"/>
          <w:szCs w:val="28"/>
        </w:rPr>
      </w:pPr>
      <w:r>
        <w:rPr>
          <w:sz w:val="28"/>
          <w:szCs w:val="28"/>
        </w:rPr>
        <w:t>от 24.05.2013 № 37</w:t>
      </w:r>
    </w:p>
    <w:p w:rsidR="00757C46" w:rsidRPr="009A4E8D" w:rsidRDefault="00757C46" w:rsidP="00D91670">
      <w:pPr>
        <w:jc w:val="right"/>
        <w:rPr>
          <w:sz w:val="28"/>
          <w:szCs w:val="28"/>
        </w:rPr>
      </w:pPr>
    </w:p>
    <w:p w:rsidR="00757C46" w:rsidRPr="009A4E8D" w:rsidRDefault="00757C46" w:rsidP="009A4E8D">
      <w:pPr>
        <w:jc w:val="both"/>
        <w:rPr>
          <w:sz w:val="28"/>
          <w:szCs w:val="28"/>
        </w:rPr>
      </w:pPr>
    </w:p>
    <w:p w:rsidR="00757C46" w:rsidRPr="009A4E8D" w:rsidRDefault="00757C46" w:rsidP="009A4E8D">
      <w:pPr>
        <w:jc w:val="both"/>
        <w:rPr>
          <w:sz w:val="28"/>
          <w:szCs w:val="28"/>
        </w:rPr>
      </w:pPr>
    </w:p>
    <w:p w:rsidR="00757C46" w:rsidRPr="009F31A7" w:rsidRDefault="00757C46" w:rsidP="009A4E8D">
      <w:pPr>
        <w:jc w:val="center"/>
        <w:rPr>
          <w:sz w:val="28"/>
          <w:szCs w:val="28"/>
        </w:rPr>
      </w:pPr>
      <w:r w:rsidRPr="009F31A7">
        <w:rPr>
          <w:sz w:val="28"/>
          <w:szCs w:val="28"/>
        </w:rPr>
        <w:t>Положение</w:t>
      </w:r>
    </w:p>
    <w:p w:rsidR="00757C46" w:rsidRPr="009F31A7" w:rsidRDefault="00757C46" w:rsidP="009A4E8D">
      <w:pPr>
        <w:jc w:val="center"/>
        <w:rPr>
          <w:sz w:val="28"/>
          <w:szCs w:val="28"/>
        </w:rPr>
      </w:pPr>
      <w:r w:rsidRPr="009F31A7">
        <w:rPr>
          <w:sz w:val="28"/>
          <w:szCs w:val="28"/>
        </w:rPr>
        <w:t xml:space="preserve">о порядке создания и использования резервов материальных ресурсов для ликвидации чрезвычайных ситуаций природного и </w:t>
      </w:r>
    </w:p>
    <w:p w:rsidR="00757C46" w:rsidRPr="009F31A7" w:rsidRDefault="00757C46" w:rsidP="009A4E8D">
      <w:pPr>
        <w:jc w:val="center"/>
        <w:rPr>
          <w:sz w:val="28"/>
          <w:szCs w:val="28"/>
        </w:rPr>
      </w:pPr>
      <w:r>
        <w:rPr>
          <w:sz w:val="28"/>
          <w:szCs w:val="28"/>
        </w:rPr>
        <w:t>техногенного характера</w:t>
      </w:r>
    </w:p>
    <w:p w:rsidR="00757C46" w:rsidRPr="009A4E8D" w:rsidRDefault="00757C46" w:rsidP="009A4E8D">
      <w:pPr>
        <w:jc w:val="both"/>
        <w:rPr>
          <w:sz w:val="28"/>
          <w:szCs w:val="28"/>
        </w:rPr>
      </w:pPr>
    </w:p>
    <w:p w:rsidR="00757C46" w:rsidRPr="009A4E8D" w:rsidRDefault="00757C46" w:rsidP="009A4E8D">
      <w:pPr>
        <w:ind w:firstLine="900"/>
        <w:jc w:val="both"/>
        <w:rPr>
          <w:sz w:val="28"/>
          <w:szCs w:val="28"/>
        </w:rPr>
      </w:pPr>
      <w:r w:rsidRPr="009A4E8D">
        <w:rPr>
          <w:sz w:val="28"/>
          <w:szCs w:val="28"/>
        </w:rPr>
        <w:t>1. Настоящее Положение разработано в соответствии с Федеральным законом от 21.12.1994  № 68 – ФЗ «О защите населения и территорий от чрезвычайных ситуаций природного и техногенного характера»,  постановлением Правительства Российской Федерации от 10.11.1996  № 1340 «О порядке создания и использования резервов материальных ресурсов для ликвидации чрезвычайных ситуаций природного и техногенного характера» и определяет основные принципы создания, хранения, использования резервов материальных ресурсов для ликвидации чрезвычайных ситуаций природного и техногенного характера.</w:t>
      </w:r>
    </w:p>
    <w:p w:rsidR="00757C46" w:rsidRPr="009A4E8D" w:rsidRDefault="00757C46" w:rsidP="009A4E8D">
      <w:pPr>
        <w:ind w:firstLine="900"/>
        <w:jc w:val="both"/>
        <w:rPr>
          <w:sz w:val="28"/>
          <w:szCs w:val="28"/>
        </w:rPr>
      </w:pPr>
      <w:r w:rsidRPr="009A4E8D">
        <w:rPr>
          <w:sz w:val="28"/>
          <w:szCs w:val="28"/>
        </w:rPr>
        <w:t>2. Резервы материальных ресурсов для ликвидации чрезвычайных ситуаций создаются заблаговременно в целях экстренного привлечения необходимых средств в случае возникновения чрезвычайных ситуаций и включают, продовольствие, медицинское имущество, медикаменты, транспортные и специальные технические средства, средства связи, строительные, ремонтные и горюче-смазочные материалы, средства индивидуальной защиты и другие материальные ресурсы.</w:t>
      </w:r>
    </w:p>
    <w:p w:rsidR="00757C46" w:rsidRPr="009A4E8D" w:rsidRDefault="00757C46" w:rsidP="009A4E8D">
      <w:pPr>
        <w:ind w:firstLine="900"/>
        <w:jc w:val="both"/>
        <w:rPr>
          <w:sz w:val="28"/>
          <w:szCs w:val="28"/>
        </w:rPr>
      </w:pPr>
      <w:r w:rsidRPr="009A4E8D">
        <w:rPr>
          <w:sz w:val="28"/>
          <w:szCs w:val="28"/>
        </w:rPr>
        <w:t>3. В общий состав резервов материальных ресурсов сельского поселения для ликвидации чрезвычайных ситуаций включаются и резервы объектов экономики.</w:t>
      </w:r>
    </w:p>
    <w:p w:rsidR="00757C46" w:rsidRPr="009A4E8D" w:rsidRDefault="00757C46" w:rsidP="009A4E8D">
      <w:pPr>
        <w:ind w:firstLine="900"/>
        <w:jc w:val="both"/>
        <w:rPr>
          <w:sz w:val="28"/>
          <w:szCs w:val="28"/>
        </w:rPr>
      </w:pPr>
      <w:r w:rsidRPr="009A4E8D">
        <w:rPr>
          <w:sz w:val="28"/>
          <w:szCs w:val="28"/>
        </w:rPr>
        <w:t>4. Номенклатура и объем резервов материальных ресурсов для ликвидации чрезвычайных ситуаций, а также контроль за созданием, хранением, использованием и восполнением резервов осуществляется руководителями их создавшими.</w:t>
      </w:r>
    </w:p>
    <w:p w:rsidR="00757C46" w:rsidRPr="009A4E8D" w:rsidRDefault="00757C46" w:rsidP="009A4E8D">
      <w:pPr>
        <w:ind w:firstLine="900"/>
        <w:jc w:val="both"/>
        <w:rPr>
          <w:sz w:val="28"/>
          <w:szCs w:val="28"/>
        </w:rPr>
      </w:pPr>
      <w:r w:rsidRPr="009A4E8D">
        <w:rPr>
          <w:sz w:val="28"/>
          <w:szCs w:val="28"/>
        </w:rPr>
        <w:t>5. Резервы материальных ресурсов для ликвидации чрезвычайных ситуаций предназначаются для обеспечения проведения аварийно-спасательных и других неотложных работ по устранению непосредственной опасности для жизни и здоровья людей, для развертывания и содержания временных пунктов проживания и питания пострадавших граждан, оказания им единовременной материальной помощи и других первоочередных мероприятий, связанных с обеспечением жизнедеятельности пострадавшего населения, а также личного состава формирований (сил), привлекаемых для проведения надлежащих работ в зоне чрезвычайной ситуации.</w:t>
      </w:r>
    </w:p>
    <w:p w:rsidR="00757C46" w:rsidRDefault="00757C46" w:rsidP="009A4E8D">
      <w:pPr>
        <w:ind w:firstLine="900"/>
        <w:jc w:val="both"/>
        <w:rPr>
          <w:sz w:val="28"/>
          <w:szCs w:val="28"/>
        </w:rPr>
      </w:pPr>
      <w:r w:rsidRPr="009A4E8D">
        <w:rPr>
          <w:sz w:val="28"/>
          <w:szCs w:val="28"/>
        </w:rPr>
        <w:t>6. Финансирование расходов по созданию, хранению, использованию и восполнению резервов  материальных ресурсов осуществляется за счет средств бюджетов соответствующих уровней.</w:t>
      </w:r>
    </w:p>
    <w:p w:rsidR="00757C46" w:rsidRPr="009A4E8D" w:rsidRDefault="00757C46" w:rsidP="009A4E8D">
      <w:pPr>
        <w:ind w:firstLine="900"/>
        <w:jc w:val="both"/>
        <w:rPr>
          <w:sz w:val="28"/>
          <w:szCs w:val="28"/>
        </w:rPr>
      </w:pPr>
      <w:r>
        <w:rPr>
          <w:sz w:val="28"/>
          <w:szCs w:val="28"/>
        </w:rPr>
        <w:t>7</w:t>
      </w:r>
      <w:r w:rsidRPr="009A4E8D">
        <w:rPr>
          <w:sz w:val="28"/>
          <w:szCs w:val="28"/>
        </w:rPr>
        <w:t>. Организацию учета и контроля за хранением, использованием и восполнением мате</w:t>
      </w:r>
      <w:r>
        <w:rPr>
          <w:sz w:val="28"/>
          <w:szCs w:val="28"/>
        </w:rPr>
        <w:t xml:space="preserve">риальных ресурсов осуществляет </w:t>
      </w:r>
      <w:r w:rsidRPr="009A4E8D">
        <w:rPr>
          <w:sz w:val="28"/>
          <w:szCs w:val="28"/>
        </w:rPr>
        <w:t>Глава администрации</w:t>
      </w:r>
      <w:r>
        <w:rPr>
          <w:sz w:val="28"/>
          <w:szCs w:val="28"/>
        </w:rPr>
        <w:t xml:space="preserve"> Павловского сельсовета </w:t>
      </w:r>
      <w:r w:rsidRPr="009A4E8D">
        <w:rPr>
          <w:sz w:val="28"/>
          <w:szCs w:val="28"/>
        </w:rPr>
        <w:t xml:space="preserve"> </w:t>
      </w:r>
      <w:r>
        <w:rPr>
          <w:sz w:val="28"/>
          <w:szCs w:val="28"/>
        </w:rPr>
        <w:t>Н.А.Макаренко.</w:t>
      </w:r>
      <w:r w:rsidRPr="009A4E8D">
        <w:rPr>
          <w:sz w:val="28"/>
          <w:szCs w:val="28"/>
        </w:rPr>
        <w:t xml:space="preserve"> </w:t>
      </w:r>
    </w:p>
    <w:p w:rsidR="00757C46" w:rsidRPr="009A4E8D" w:rsidRDefault="00757C46" w:rsidP="009A4E8D">
      <w:pPr>
        <w:ind w:firstLine="900"/>
        <w:jc w:val="both"/>
        <w:rPr>
          <w:sz w:val="28"/>
          <w:szCs w:val="28"/>
        </w:rPr>
      </w:pPr>
      <w:r w:rsidRPr="009A4E8D">
        <w:rPr>
          <w:sz w:val="28"/>
          <w:szCs w:val="28"/>
        </w:rPr>
        <w:t>Отчетность о наличии и использовании резервов материальных ресурсов ведется в соответствии с действующим законодательством.</w:t>
      </w:r>
    </w:p>
    <w:p w:rsidR="00757C46" w:rsidRPr="009A4E8D" w:rsidRDefault="00757C46" w:rsidP="009A4E8D">
      <w:pPr>
        <w:jc w:val="both"/>
        <w:rPr>
          <w:sz w:val="28"/>
          <w:szCs w:val="28"/>
        </w:rPr>
      </w:pPr>
    </w:p>
    <w:sectPr w:rsidR="00757C46" w:rsidRPr="009A4E8D" w:rsidSect="009A4E8D">
      <w:pgSz w:w="11906" w:h="16838"/>
      <w:pgMar w:top="1134" w:right="1134"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D17B50"/>
    <w:multiLevelType w:val="hybridMultilevel"/>
    <w:tmpl w:val="5D329C94"/>
    <w:lvl w:ilvl="0" w:tplc="73FCFFA8">
      <w:start w:val="1"/>
      <w:numFmt w:val="decimal"/>
      <w:lvlText w:val="%1."/>
      <w:lvlJc w:val="left"/>
      <w:pPr>
        <w:tabs>
          <w:tab w:val="num" w:pos="735"/>
        </w:tabs>
        <w:ind w:left="735" w:hanging="375"/>
      </w:pPr>
      <w:rPr>
        <w:rFonts w:hint="default"/>
        <w:sz w:val="26"/>
        <w:szCs w:val="26"/>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doNotHyphenateCaps/>
  <w:drawingGridHorizontalSpacing w:val="12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4E8D"/>
    <w:rsid w:val="00037793"/>
    <w:rsid w:val="00054D5E"/>
    <w:rsid w:val="00076B2A"/>
    <w:rsid w:val="00127727"/>
    <w:rsid w:val="00196643"/>
    <w:rsid w:val="003C6F3B"/>
    <w:rsid w:val="00403384"/>
    <w:rsid w:val="00533704"/>
    <w:rsid w:val="00683A39"/>
    <w:rsid w:val="00732708"/>
    <w:rsid w:val="00757C46"/>
    <w:rsid w:val="0077515E"/>
    <w:rsid w:val="00831D1D"/>
    <w:rsid w:val="00883A88"/>
    <w:rsid w:val="009A4E8D"/>
    <w:rsid w:val="009B3140"/>
    <w:rsid w:val="009F31A7"/>
    <w:rsid w:val="00A4186F"/>
    <w:rsid w:val="00A64E58"/>
    <w:rsid w:val="00A73211"/>
    <w:rsid w:val="00AD5979"/>
    <w:rsid w:val="00B577BD"/>
    <w:rsid w:val="00B80396"/>
    <w:rsid w:val="00BE33E0"/>
    <w:rsid w:val="00C107BD"/>
    <w:rsid w:val="00CF7E33"/>
    <w:rsid w:val="00D73D2E"/>
    <w:rsid w:val="00D91670"/>
    <w:rsid w:val="00E312DB"/>
    <w:rsid w:val="00E42C25"/>
    <w:rsid w:val="00E64AD7"/>
    <w:rsid w:val="00F24C7B"/>
    <w:rsid w:val="00F50C35"/>
    <w:rsid w:val="00FE17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E8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Основной текст Знак Знак Знак,Основной текст Знак Знак,Основной текст Знак Знак Знак Знак Знак,Основной текст Знак Знак Знак Знак,Основной текст Знак Знак Знак Знак Знак Знак"/>
    <w:basedOn w:val="Normal"/>
    <w:link w:val="BodyTextChar"/>
    <w:uiPriority w:val="99"/>
    <w:rsid w:val="009A4E8D"/>
    <w:rPr>
      <w:sz w:val="28"/>
      <w:szCs w:val="28"/>
    </w:rPr>
  </w:style>
  <w:style w:type="character" w:customStyle="1" w:styleId="BodyTextChar">
    <w:name w:val="Body Text Char"/>
    <w:aliases w:val="Основной текст Знак Знак Знак Char,Основной текст Знак Знак Char,Основной текст Знак Знак Знак Знак Знак Char,Основной текст Знак Знак Знак Знак Char,Основной текст Знак Знак Знак Знак Знак Знак Char"/>
    <w:basedOn w:val="DefaultParagraphFont"/>
    <w:link w:val="BodyText"/>
    <w:uiPriority w:val="99"/>
    <w:locked/>
    <w:rsid w:val="009A4E8D"/>
    <w:rPr>
      <w:rFonts w:ascii="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TotalTime>
  <Pages>2</Pages>
  <Words>406</Words>
  <Characters>2318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2013-05-29T06:46:00Z</cp:lastPrinted>
  <dcterms:created xsi:type="dcterms:W3CDTF">2013-04-22T03:12:00Z</dcterms:created>
  <dcterms:modified xsi:type="dcterms:W3CDTF">2013-08-26T06:58:00Z</dcterms:modified>
</cp:coreProperties>
</file>